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C5558" w14:textId="77777777" w:rsidR="00050947" w:rsidRDefault="00050947" w:rsidP="000509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KILBY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398302B6" w14:textId="77777777" w:rsidR="00050947" w:rsidRDefault="00050947" w:rsidP="000509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720BCF9D" w14:textId="77777777" w:rsidR="00050947" w:rsidRDefault="00050947" w:rsidP="00050947">
      <w:pPr>
        <w:pStyle w:val="NoSpacing"/>
        <w:rPr>
          <w:rFonts w:cs="Times New Roman"/>
          <w:szCs w:val="24"/>
        </w:rPr>
      </w:pPr>
    </w:p>
    <w:p w14:paraId="4A28AF86" w14:textId="77777777" w:rsidR="00050947" w:rsidRDefault="00050947" w:rsidP="00050947">
      <w:pPr>
        <w:pStyle w:val="NoSpacing"/>
        <w:rPr>
          <w:rFonts w:cs="Times New Roman"/>
          <w:szCs w:val="24"/>
        </w:rPr>
      </w:pPr>
    </w:p>
    <w:p w14:paraId="15E27A54" w14:textId="77777777" w:rsidR="00050947" w:rsidRDefault="00050947" w:rsidP="000509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 xml:space="preserve">Adam Preston of London, brewer(q.v.),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2C7BA968" w14:textId="77777777" w:rsidR="00050947" w:rsidRDefault="00050947" w:rsidP="000509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Richard </w:t>
      </w:r>
      <w:proofErr w:type="spellStart"/>
      <w:r>
        <w:rPr>
          <w:rFonts w:cs="Times New Roman"/>
          <w:szCs w:val="24"/>
        </w:rPr>
        <w:t>Lancastre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1F1EB9CC" w14:textId="77777777" w:rsidR="00050947" w:rsidRDefault="00050947" w:rsidP="000509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C70F4">
          <w:rPr>
            <w:rStyle w:val="Hyperlink"/>
            <w:rFonts w:cs="Times New Roman"/>
            <w:szCs w:val="24"/>
          </w:rPr>
          <w:t>https://waalt.uh.edu/index.php/CP40/609:_K-Z</w:t>
        </w:r>
      </w:hyperlink>
      <w:r>
        <w:rPr>
          <w:rFonts w:cs="Times New Roman"/>
          <w:szCs w:val="24"/>
        </w:rPr>
        <w:t xml:space="preserve"> )</w:t>
      </w:r>
    </w:p>
    <w:p w14:paraId="78CA97BB" w14:textId="77777777" w:rsidR="00050947" w:rsidRDefault="00050947" w:rsidP="00050947">
      <w:pPr>
        <w:pStyle w:val="NoSpacing"/>
        <w:rPr>
          <w:rFonts w:cs="Times New Roman"/>
          <w:szCs w:val="24"/>
        </w:rPr>
      </w:pPr>
    </w:p>
    <w:p w14:paraId="0F2BCBDC" w14:textId="77777777" w:rsidR="00050947" w:rsidRDefault="00050947" w:rsidP="00050947">
      <w:pPr>
        <w:pStyle w:val="NoSpacing"/>
        <w:rPr>
          <w:rFonts w:cs="Times New Roman"/>
          <w:szCs w:val="24"/>
        </w:rPr>
      </w:pPr>
    </w:p>
    <w:p w14:paraId="1E387231" w14:textId="77777777" w:rsidR="00050947" w:rsidRDefault="00050947" w:rsidP="000509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2023</w:t>
      </w:r>
    </w:p>
    <w:p w14:paraId="5722B4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5B621" w14:textId="77777777" w:rsidR="00050947" w:rsidRDefault="00050947" w:rsidP="009139A6">
      <w:r>
        <w:separator/>
      </w:r>
    </w:p>
  </w:endnote>
  <w:endnote w:type="continuationSeparator" w:id="0">
    <w:p w14:paraId="6F5DA571" w14:textId="77777777" w:rsidR="00050947" w:rsidRDefault="000509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1E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C0F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E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D6A2A" w14:textId="77777777" w:rsidR="00050947" w:rsidRDefault="00050947" w:rsidP="009139A6">
      <w:r>
        <w:separator/>
      </w:r>
    </w:p>
  </w:footnote>
  <w:footnote w:type="continuationSeparator" w:id="0">
    <w:p w14:paraId="4BD81DC0" w14:textId="77777777" w:rsidR="00050947" w:rsidRDefault="000509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4F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5B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77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947"/>
    <w:rsid w:val="0005094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63587"/>
  <w15:chartTrackingRefBased/>
  <w15:docId w15:val="{858FE2D5-5A2C-4C7C-8759-DD133C16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09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2023-06-01T07:45:00Z</dcterms:created>
  <dcterms:modified xsi:type="dcterms:W3CDTF">2023-06-01T07:45:00Z</dcterms:modified>
</cp:coreProperties>
</file>